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CRABBE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Lindfield, Sussex. Husbandman.</w:t>
      </w: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Lyef, clerk(q.v.), brought a plaint of debt against him and</w:t>
      </w: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Mastall of Lingfield(q.v.).  (ibid.)</w:t>
      </w: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D1A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90D1A" w:rsidP="00290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D1A" w:rsidRDefault="00290D1A" w:rsidP="00564E3C">
      <w:pPr>
        <w:spacing w:after="0" w:line="240" w:lineRule="auto"/>
      </w:pPr>
      <w:r>
        <w:separator/>
      </w:r>
    </w:p>
  </w:endnote>
  <w:endnote w:type="continuationSeparator" w:id="0">
    <w:p w:rsidR="00290D1A" w:rsidRDefault="00290D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0D1A">
      <w:rPr>
        <w:rFonts w:ascii="Times New Roman" w:hAnsi="Times New Roman" w:cs="Times New Roman"/>
        <w:noProof/>
        <w:sz w:val="24"/>
        <w:szCs w:val="24"/>
      </w:rPr>
      <w:t>11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D1A" w:rsidRDefault="00290D1A" w:rsidP="00564E3C">
      <w:pPr>
        <w:spacing w:after="0" w:line="240" w:lineRule="auto"/>
      </w:pPr>
      <w:r>
        <w:separator/>
      </w:r>
    </w:p>
  </w:footnote>
  <w:footnote w:type="continuationSeparator" w:id="0">
    <w:p w:rsidR="00290D1A" w:rsidRDefault="00290D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D1A"/>
    <w:rsid w:val="00290D1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02B7F7-372A-4C90-8D93-9AA489C5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90D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2015-11-11T21:34:00Z</dcterms:created>
  <dcterms:modified xsi:type="dcterms:W3CDTF">2015-11-11T21:35:00Z</dcterms:modified>
</cp:coreProperties>
</file>